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43FCE" w14:textId="77777777" w:rsidR="00796CDF" w:rsidRDefault="00796CDF" w:rsidP="00796C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fl.1482)</w:t>
      </w:r>
    </w:p>
    <w:p w14:paraId="3750A26B" w14:textId="77777777" w:rsidR="00796CDF" w:rsidRDefault="00796CDF" w:rsidP="00796C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Scotland; living in England.</w:t>
      </w:r>
    </w:p>
    <w:p w14:paraId="2B73C1E2" w14:textId="77777777" w:rsidR="00796CDF" w:rsidRDefault="00796CDF" w:rsidP="00796CDF">
      <w:pPr>
        <w:pStyle w:val="NoSpacing"/>
        <w:rPr>
          <w:rFonts w:cs="Times New Roman"/>
          <w:szCs w:val="24"/>
        </w:rPr>
      </w:pPr>
    </w:p>
    <w:p w14:paraId="12E1BADE" w14:textId="77777777" w:rsidR="00796CDF" w:rsidRDefault="00796CDF" w:rsidP="00796CDF">
      <w:pPr>
        <w:pStyle w:val="NoSpacing"/>
        <w:rPr>
          <w:rFonts w:cs="Times New Roman"/>
          <w:szCs w:val="24"/>
        </w:rPr>
      </w:pPr>
    </w:p>
    <w:p w14:paraId="78CAA03A" w14:textId="77777777" w:rsidR="00796CDF" w:rsidRDefault="00796CDF" w:rsidP="00796C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Apr.1482</w:t>
      </w:r>
      <w:r>
        <w:rPr>
          <w:rFonts w:cs="Times New Roman"/>
          <w:szCs w:val="24"/>
        </w:rPr>
        <w:tab/>
        <w:t xml:space="preserve">Having taken an oath of fealty, he had a mandate to allow him to </w:t>
      </w:r>
      <w:proofErr w:type="gramStart"/>
      <w:r>
        <w:rPr>
          <w:rFonts w:cs="Times New Roman"/>
          <w:szCs w:val="24"/>
        </w:rPr>
        <w:t>inhabit</w:t>
      </w:r>
      <w:proofErr w:type="gramEnd"/>
    </w:p>
    <w:p w14:paraId="1071B926" w14:textId="77777777" w:rsidR="00796CDF" w:rsidRDefault="00796CDF" w:rsidP="00796C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realm peaceably and enjoy his goods.   (C.P.R. 1476-85 p.299)</w:t>
      </w:r>
    </w:p>
    <w:p w14:paraId="75D8A5D1" w14:textId="77777777" w:rsidR="00796CDF" w:rsidRDefault="00796CDF" w:rsidP="00796CDF">
      <w:pPr>
        <w:pStyle w:val="NoSpacing"/>
        <w:rPr>
          <w:rFonts w:cs="Times New Roman"/>
          <w:szCs w:val="24"/>
        </w:rPr>
      </w:pPr>
    </w:p>
    <w:p w14:paraId="135E39EA" w14:textId="77777777" w:rsidR="00796CDF" w:rsidRDefault="00796CDF" w:rsidP="00796CDF">
      <w:pPr>
        <w:pStyle w:val="NoSpacing"/>
        <w:rPr>
          <w:rFonts w:cs="Times New Roman"/>
          <w:szCs w:val="24"/>
        </w:rPr>
      </w:pPr>
    </w:p>
    <w:p w14:paraId="20E08A92" w14:textId="77777777" w:rsidR="00796CDF" w:rsidRDefault="00796CDF" w:rsidP="00796C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2023</w:t>
      </w:r>
    </w:p>
    <w:p w14:paraId="42C651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F4DA9" w14:textId="77777777" w:rsidR="00796CDF" w:rsidRDefault="00796CDF" w:rsidP="009139A6">
      <w:r>
        <w:separator/>
      </w:r>
    </w:p>
  </w:endnote>
  <w:endnote w:type="continuationSeparator" w:id="0">
    <w:p w14:paraId="4AC09523" w14:textId="77777777" w:rsidR="00796CDF" w:rsidRDefault="00796C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37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074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E60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9A667" w14:textId="77777777" w:rsidR="00796CDF" w:rsidRDefault="00796CDF" w:rsidP="009139A6">
      <w:r>
        <w:separator/>
      </w:r>
    </w:p>
  </w:footnote>
  <w:footnote w:type="continuationSeparator" w:id="0">
    <w:p w14:paraId="5654F212" w14:textId="77777777" w:rsidR="00796CDF" w:rsidRDefault="00796C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285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896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A0C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CDF"/>
    <w:rsid w:val="000666E0"/>
    <w:rsid w:val="002510B7"/>
    <w:rsid w:val="005C130B"/>
    <w:rsid w:val="00796CD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7F28F"/>
  <w15:chartTrackingRefBased/>
  <w15:docId w15:val="{34AA498E-D5C3-489F-AA1C-F17E5673C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27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2023-03-28T18:44:00Z</dcterms:created>
  <dcterms:modified xsi:type="dcterms:W3CDTF">2023-03-28T19:11:00Z</dcterms:modified>
</cp:coreProperties>
</file>